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F705BA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EE5401">
        <w:rPr>
          <w:b/>
          <w:i/>
          <w:noProof/>
          <w:sz w:val="28"/>
        </w:rPr>
        <w:t>2057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C10EA" w:rsidR="001E41F3" w:rsidRPr="00410371" w:rsidRDefault="00651F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ED9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44968" w:rsidR="001E41F3" w:rsidRPr="00410371" w:rsidRDefault="00651F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5ED9">
                <w:rPr>
                  <w:b/>
                  <w:noProof/>
                  <w:sz w:val="28"/>
                </w:rPr>
                <w:t>0</w:t>
              </w:r>
            </w:fldSimple>
            <w:r w:rsidR="00512810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9F98E" w:rsidR="001E41F3" w:rsidRPr="00410371" w:rsidRDefault="009061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9F2E" w:rsidR="001E41F3" w:rsidRPr="00410371" w:rsidRDefault="00651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5ED9">
                <w:rPr>
                  <w:b/>
                  <w:noProof/>
                  <w:sz w:val="28"/>
                </w:rPr>
                <w:t>1</w:t>
              </w:r>
              <w:r w:rsidR="008300D6">
                <w:rPr>
                  <w:b/>
                  <w:noProof/>
                  <w:sz w:val="28"/>
                </w:rPr>
                <w:t>9</w:t>
              </w:r>
              <w:r w:rsidR="00475ED9">
                <w:rPr>
                  <w:b/>
                  <w:noProof/>
                  <w:sz w:val="28"/>
                </w:rPr>
                <w:t>.</w:t>
              </w:r>
              <w:r w:rsidR="008300D6">
                <w:rPr>
                  <w:b/>
                  <w:noProof/>
                  <w:sz w:val="28"/>
                </w:rPr>
                <w:t>1</w:t>
              </w:r>
              <w:r w:rsidR="00475E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8F1A9" w:rsidR="00F25D98" w:rsidRDefault="00701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BB78A" w:rsidR="00F25D98" w:rsidRDefault="00701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7E743" w:rsidR="001E41F3" w:rsidRDefault="0047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9B1474">
              <w:rPr>
                <w:noProof/>
              </w:rPr>
              <w:t>9</w:t>
            </w:r>
            <w:r>
              <w:rPr>
                <w:noProof/>
              </w:rPr>
              <w:t xml:space="preserve"> CR TS 28.104</w:t>
            </w:r>
            <w:r w:rsidR="000B43BA">
              <w:rPr>
                <w:noProof/>
              </w:rPr>
              <w:t xml:space="preserve"> Correct References for MDA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2A4CA" w:rsidR="001E41F3" w:rsidRDefault="000B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C12D4" w:rsidR="001E41F3" w:rsidRDefault="00B07A45">
            <w:pPr>
              <w:pStyle w:val="CRCoverPage"/>
              <w:spacing w:after="0"/>
              <w:ind w:left="100"/>
              <w:rPr>
                <w:noProof/>
              </w:rPr>
            </w:pPr>
            <w:r w:rsidRPr="00B07A45">
              <w:rPr>
                <w:noProof/>
              </w:rPr>
              <w:t>eMDAS_Ph</w:t>
            </w:r>
            <w:r w:rsidR="00311F6C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652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E5401">
              <w:t>5</w:t>
            </w:r>
            <w:r>
              <w:t>-</w:t>
            </w:r>
            <w:r w:rsidR="000B43BA">
              <w:t>0</w:t>
            </w:r>
            <w:r w:rsidR="00EE5401">
              <w:t>4</w:t>
            </w:r>
            <w:r>
              <w:t>-</w:t>
            </w:r>
            <w:r w:rsidR="00EE540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FE92E" w:rsidR="001E41F3" w:rsidRPr="009B1474" w:rsidRDefault="00EE54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82B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43BA">
              <w:t>1</w:t>
            </w:r>
            <w:r w:rsidR="009B147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4B3A0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MDA reporting </w:t>
            </w:r>
            <w:r w:rsidR="00B7370C">
              <w:rPr>
                <w:noProof/>
              </w:rPr>
              <w:t>for Management Service compnent type B are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569C1" w:rsidR="001E41F3" w:rsidRDefault="00B7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</w:t>
            </w:r>
            <w:r w:rsidR="003F6038">
              <w:rPr>
                <w:noProof/>
              </w:rPr>
              <w:t>e MDAReport IOC are corrected in clause 10.1.3.1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84BA8" w:rsidR="001E41F3" w:rsidRDefault="003F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EF8C2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DE41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04026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9D828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7AE9CD27" w14:textId="77777777" w:rsidTr="00E07C44">
        <w:tc>
          <w:tcPr>
            <w:tcW w:w="9521" w:type="dxa"/>
            <w:shd w:val="clear" w:color="auto" w:fill="FFFFCC"/>
            <w:vAlign w:val="center"/>
          </w:tcPr>
          <w:p w14:paraId="3911CCC7" w14:textId="38F0B112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65E38DFF" w14:textId="77777777" w:rsidR="00BF7F1D" w:rsidRPr="00BC0026" w:rsidRDefault="00BF7F1D" w:rsidP="00BF7F1D">
      <w:pPr>
        <w:pStyle w:val="Heading3"/>
      </w:pPr>
      <w:bookmarkStart w:id="1" w:name="_Toc105573083"/>
      <w:bookmarkStart w:id="2" w:name="_Toc193445087"/>
      <w:r w:rsidRPr="00BC0026">
        <w:t>10.1.</w:t>
      </w:r>
      <w:r w:rsidRPr="00BC0026">
        <w:rPr>
          <w:lang w:eastAsia="zh-CN"/>
        </w:rPr>
        <w:t>3</w:t>
      </w:r>
      <w:r w:rsidRPr="00BC0026">
        <w:tab/>
        <w:t>MDA reporting</w:t>
      </w:r>
      <w:bookmarkEnd w:id="1"/>
      <w:bookmarkEnd w:id="2"/>
    </w:p>
    <w:p w14:paraId="65CB6160" w14:textId="77777777" w:rsidR="00BF7F1D" w:rsidRPr="00BC0026" w:rsidRDefault="00BF7F1D" w:rsidP="00BF7F1D">
      <w:pPr>
        <w:pStyle w:val="Heading4"/>
      </w:pPr>
      <w:bookmarkStart w:id="3" w:name="_CR10_1_3_1"/>
      <w:bookmarkStart w:id="4" w:name="_Toc105573084"/>
      <w:bookmarkStart w:id="5" w:name="_Toc193445088"/>
      <w:bookmarkEnd w:id="3"/>
      <w:r w:rsidRPr="00BC0026">
        <w:t>10.1.3.1</w:t>
      </w:r>
      <w:r w:rsidRPr="00BC0026">
        <w:tab/>
        <w:t>Service components</w:t>
      </w:r>
      <w:bookmarkEnd w:id="4"/>
      <w:bookmarkEnd w:id="5"/>
    </w:p>
    <w:p w14:paraId="466395BD" w14:textId="77777777" w:rsidR="00BF7F1D" w:rsidRPr="00BC0026" w:rsidRDefault="00BF7F1D" w:rsidP="00BF7F1D">
      <w:pPr>
        <w:keepNext/>
        <w:keepLines/>
        <w:spacing w:before="60"/>
        <w:jc w:val="center"/>
        <w:rPr>
          <w:rFonts w:ascii="Arial" w:hAnsi="Arial"/>
          <w:b/>
        </w:rPr>
      </w:pPr>
      <w:bookmarkStart w:id="6" w:name="MCCQCTEMPBM_00000131"/>
      <w:r w:rsidRPr="00BC0026">
        <w:rPr>
          <w:rFonts w:ascii="Arial" w:hAnsi="Arial"/>
          <w:b/>
        </w:rPr>
        <w:t>Table 10.1.3.1-1: Components of MDA MnS for MDA reporting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3065"/>
        <w:gridCol w:w="2639"/>
        <w:gridCol w:w="1995"/>
      </w:tblGrid>
      <w:tr w:rsidR="00BF7F1D" w:rsidRPr="00BC0026" w14:paraId="421EA516" w14:textId="77777777" w:rsidTr="00E07C44">
        <w:trPr>
          <w:jc w:val="center"/>
        </w:trPr>
        <w:tc>
          <w:tcPr>
            <w:tcW w:w="1965" w:type="dxa"/>
            <w:shd w:val="clear" w:color="auto" w:fill="BFBFBF"/>
          </w:tcPr>
          <w:bookmarkEnd w:id="6"/>
          <w:p w14:paraId="757442C8" w14:textId="77777777" w:rsidR="00BF7F1D" w:rsidRPr="00BC0026" w:rsidRDefault="00BF7F1D" w:rsidP="00E07C44">
            <w:pPr>
              <w:pStyle w:val="TAH"/>
            </w:pPr>
            <w:r w:rsidRPr="00BC0026">
              <w:t>Management service</w:t>
            </w:r>
          </w:p>
        </w:tc>
        <w:tc>
          <w:tcPr>
            <w:tcW w:w="3065" w:type="dxa"/>
            <w:shd w:val="clear" w:color="auto" w:fill="BFBFBF"/>
          </w:tcPr>
          <w:p w14:paraId="0832EBAB" w14:textId="77777777" w:rsidR="00BF7F1D" w:rsidRPr="00BC0026" w:rsidRDefault="00BF7F1D" w:rsidP="00E07C44">
            <w:pPr>
              <w:pStyle w:val="TAH"/>
            </w:pPr>
            <w:r w:rsidRPr="00BC0026">
              <w:t>Management service</w:t>
            </w:r>
          </w:p>
          <w:p w14:paraId="2487C016" w14:textId="77777777" w:rsidR="00BF7F1D" w:rsidRPr="00BC0026" w:rsidRDefault="00BF7F1D" w:rsidP="00E07C44">
            <w:pPr>
              <w:pStyle w:val="TAH"/>
            </w:pPr>
            <w:r w:rsidRPr="00BC0026">
              <w:t>component type A</w:t>
            </w:r>
          </w:p>
        </w:tc>
        <w:tc>
          <w:tcPr>
            <w:tcW w:w="2639" w:type="dxa"/>
            <w:shd w:val="clear" w:color="auto" w:fill="BFBFBF"/>
          </w:tcPr>
          <w:p w14:paraId="06E0D1FB" w14:textId="77777777" w:rsidR="00BF7F1D" w:rsidRPr="00BC0026" w:rsidRDefault="00BF7F1D" w:rsidP="00E07C44">
            <w:pPr>
              <w:pStyle w:val="TAH"/>
            </w:pPr>
            <w:r w:rsidRPr="00BC0026">
              <w:t>Management service component type B</w:t>
            </w:r>
          </w:p>
        </w:tc>
        <w:tc>
          <w:tcPr>
            <w:tcW w:w="1995" w:type="dxa"/>
            <w:shd w:val="clear" w:color="auto" w:fill="BFBFBF"/>
          </w:tcPr>
          <w:p w14:paraId="79E43052" w14:textId="77777777" w:rsidR="00BF7F1D" w:rsidRPr="00BC0026" w:rsidRDefault="00BF7F1D" w:rsidP="00E07C44">
            <w:pPr>
              <w:pStyle w:val="TAH"/>
            </w:pPr>
            <w:r w:rsidRPr="00BC0026">
              <w:t>Management service component type C</w:t>
            </w:r>
          </w:p>
        </w:tc>
      </w:tr>
      <w:tr w:rsidR="00BF7F1D" w:rsidRPr="00BC0026" w14:paraId="13E80109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2CB01B07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C0026">
              <w:rPr>
                <w:rFonts w:ascii="Arial" w:hAnsi="Arial"/>
                <w:sz w:val="18"/>
              </w:rPr>
              <w:t>MDA reporting - File based reporting</w:t>
            </w:r>
          </w:p>
        </w:tc>
        <w:tc>
          <w:tcPr>
            <w:tcW w:w="3065" w:type="dxa"/>
            <w:shd w:val="clear" w:color="auto" w:fill="auto"/>
          </w:tcPr>
          <w:p w14:paraId="7B09B3C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11.6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3E43E4FD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4DB4A13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subscribe</w:t>
            </w:r>
          </w:p>
          <w:p w14:paraId="2598A22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unsubscribe</w:t>
            </w:r>
          </w:p>
          <w:p w14:paraId="6B9090D8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listAvailableFiles</w:t>
            </w:r>
          </w:p>
          <w:p w14:paraId="2411ABE7" w14:textId="77777777" w:rsidR="00BF7F1D" w:rsidRPr="00BC0026" w:rsidRDefault="00BF7F1D" w:rsidP="00E07C44">
            <w:pPr>
              <w:pStyle w:val="TAL"/>
            </w:pPr>
          </w:p>
          <w:p w14:paraId="54FC7317" w14:textId="77777777" w:rsidR="00BF7F1D" w:rsidRPr="00BC0026" w:rsidRDefault="00BF7F1D" w:rsidP="00E07C44">
            <w:pPr>
              <w:pStyle w:val="TAL"/>
            </w:pPr>
            <w:r w:rsidRPr="00BC0026">
              <w:t>Notifications:</w:t>
            </w:r>
          </w:p>
          <w:p w14:paraId="73D81FB4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notifyFileReady</w:t>
            </w:r>
          </w:p>
          <w:p w14:paraId="4545413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notifyFilePreparationError</w:t>
            </w:r>
          </w:p>
        </w:tc>
        <w:tc>
          <w:tcPr>
            <w:tcW w:w="2639" w:type="dxa"/>
            <w:shd w:val="clear" w:color="auto" w:fill="auto"/>
          </w:tcPr>
          <w:p w14:paraId="0CE49CF3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7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3965DD4F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file containing the content defined by MDAReport IOC with the format specified in clause A.2.2.</w:t>
            </w:r>
          </w:p>
        </w:tc>
      </w:tr>
      <w:tr w:rsidR="00BF7F1D" w:rsidRPr="00BC0026" w14:paraId="0FFA488D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467C67DF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Streaming based reporting</w:t>
            </w:r>
          </w:p>
        </w:tc>
        <w:tc>
          <w:tcPr>
            <w:tcW w:w="3065" w:type="dxa"/>
            <w:shd w:val="clear" w:color="auto" w:fill="auto"/>
          </w:tcPr>
          <w:p w14:paraId="2DA9B94B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11.5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63363F92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3331AF43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 xml:space="preserve">establishStreamingConnection </w:t>
            </w:r>
          </w:p>
          <w:p w14:paraId="141D7469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terminateStreamingConnection</w:t>
            </w:r>
          </w:p>
          <w:p w14:paraId="4907962B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reportStreamData</w:t>
            </w:r>
          </w:p>
          <w:p w14:paraId="4318C809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addStream</w:t>
            </w:r>
          </w:p>
          <w:p w14:paraId="28BEE7FF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deleteStream</w:t>
            </w:r>
          </w:p>
          <w:p w14:paraId="3ED6FC9A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getConnectionInfo</w:t>
            </w:r>
          </w:p>
          <w:p w14:paraId="58A5670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getStreamInfo</w:t>
            </w:r>
          </w:p>
        </w:tc>
        <w:tc>
          <w:tcPr>
            <w:tcW w:w="2639" w:type="dxa"/>
            <w:shd w:val="clear" w:color="auto" w:fill="auto"/>
          </w:tcPr>
          <w:p w14:paraId="5C6F4605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8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  <w:p w14:paraId="33DE2807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95" w:type="dxa"/>
          </w:tcPr>
          <w:p w14:paraId="6CB251D5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stream data containing the content defined by MDAReport IOC with the format specified in clause A.2.2.</w:t>
            </w:r>
          </w:p>
        </w:tc>
      </w:tr>
      <w:tr w:rsidR="00BF7F1D" w:rsidRPr="00BC0026" w14:paraId="394C1EDE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0FBDF98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NRM notification based reporting </w:t>
            </w:r>
          </w:p>
        </w:tc>
        <w:tc>
          <w:tcPr>
            <w:tcW w:w="3065" w:type="dxa"/>
            <w:shd w:val="clear" w:color="auto" w:fill="auto"/>
          </w:tcPr>
          <w:p w14:paraId="061B7622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following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11.1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668FBD02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3352DA95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getMOIAttributes</w:t>
            </w:r>
          </w:p>
          <w:p w14:paraId="0C984C57" w14:textId="77777777" w:rsidR="00BF7F1D" w:rsidRPr="00BC0026" w:rsidRDefault="00BF7F1D" w:rsidP="00E07C44">
            <w:pPr>
              <w:pStyle w:val="TAL"/>
            </w:pPr>
            <w:r w:rsidRPr="00BC0026">
              <w:t>Notifications:</w:t>
            </w:r>
          </w:p>
          <w:p w14:paraId="49B560A6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notifyMOICreation</w:t>
            </w:r>
          </w:p>
          <w:p w14:paraId="4E499F3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notifyMOIDeletion</w:t>
            </w:r>
          </w:p>
          <w:p w14:paraId="796EC65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notifyMOIChanges</w:t>
            </w:r>
          </w:p>
        </w:tc>
        <w:tc>
          <w:tcPr>
            <w:tcW w:w="2639" w:type="dxa"/>
            <w:shd w:val="clear" w:color="auto" w:fill="auto"/>
          </w:tcPr>
          <w:p w14:paraId="29BB057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9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06CE7431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494732B" w14:textId="77777777" w:rsidR="00F17808" w:rsidRDefault="00F178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04F3EAC4" w14:textId="77777777" w:rsidTr="00E07C44">
        <w:tc>
          <w:tcPr>
            <w:tcW w:w="9521" w:type="dxa"/>
            <w:shd w:val="clear" w:color="auto" w:fill="FFFFCC"/>
            <w:vAlign w:val="center"/>
          </w:tcPr>
          <w:p w14:paraId="6B0DA15A" w14:textId="1DBACA20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  <w:r w:rsidR="0070143D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C35E84" w14:textId="77777777" w:rsidR="00F17808" w:rsidRDefault="00F17808">
      <w:pPr>
        <w:rPr>
          <w:noProof/>
        </w:rPr>
      </w:pPr>
    </w:p>
    <w:sectPr w:rsidR="00F178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6502D" w14:textId="77777777" w:rsidR="00C9554A" w:rsidRDefault="00C9554A">
      <w:r>
        <w:separator/>
      </w:r>
    </w:p>
  </w:endnote>
  <w:endnote w:type="continuationSeparator" w:id="0">
    <w:p w14:paraId="2FD601CD" w14:textId="77777777" w:rsidR="00C9554A" w:rsidRDefault="00C9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9094A" w14:textId="77777777" w:rsidR="00C9554A" w:rsidRDefault="00C9554A">
      <w:r>
        <w:separator/>
      </w:r>
    </w:p>
  </w:footnote>
  <w:footnote w:type="continuationSeparator" w:id="0">
    <w:p w14:paraId="0521A051" w14:textId="77777777" w:rsidR="00C9554A" w:rsidRDefault="00C95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24C7"/>
    <w:rsid w:val="00070E09"/>
    <w:rsid w:val="000A6394"/>
    <w:rsid w:val="000B43BA"/>
    <w:rsid w:val="000B7FED"/>
    <w:rsid w:val="000C038A"/>
    <w:rsid w:val="000C6598"/>
    <w:rsid w:val="000D44B3"/>
    <w:rsid w:val="000E5E78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11F6C"/>
    <w:rsid w:val="003408EB"/>
    <w:rsid w:val="003609EF"/>
    <w:rsid w:val="0036231A"/>
    <w:rsid w:val="00374DD4"/>
    <w:rsid w:val="003E1A36"/>
    <w:rsid w:val="003F6038"/>
    <w:rsid w:val="00410371"/>
    <w:rsid w:val="004242F1"/>
    <w:rsid w:val="00447DFC"/>
    <w:rsid w:val="00475ED9"/>
    <w:rsid w:val="00491E98"/>
    <w:rsid w:val="004B75B7"/>
    <w:rsid w:val="00512810"/>
    <w:rsid w:val="005141D9"/>
    <w:rsid w:val="0051580D"/>
    <w:rsid w:val="00542BA4"/>
    <w:rsid w:val="00547111"/>
    <w:rsid w:val="00592D74"/>
    <w:rsid w:val="005E2C44"/>
    <w:rsid w:val="00617756"/>
    <w:rsid w:val="00621188"/>
    <w:rsid w:val="006257ED"/>
    <w:rsid w:val="00630609"/>
    <w:rsid w:val="00651AB8"/>
    <w:rsid w:val="00651F55"/>
    <w:rsid w:val="00653DE4"/>
    <w:rsid w:val="00665C47"/>
    <w:rsid w:val="00695808"/>
    <w:rsid w:val="006B46FB"/>
    <w:rsid w:val="006E21FB"/>
    <w:rsid w:val="006E6FFC"/>
    <w:rsid w:val="006F643F"/>
    <w:rsid w:val="0070143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0D6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06190"/>
    <w:rsid w:val="009148DE"/>
    <w:rsid w:val="00941E30"/>
    <w:rsid w:val="009531B0"/>
    <w:rsid w:val="009741B3"/>
    <w:rsid w:val="009777D9"/>
    <w:rsid w:val="00991B88"/>
    <w:rsid w:val="009A5753"/>
    <w:rsid w:val="009A579D"/>
    <w:rsid w:val="009B1474"/>
    <w:rsid w:val="009E3297"/>
    <w:rsid w:val="009F734F"/>
    <w:rsid w:val="00A246B6"/>
    <w:rsid w:val="00A47E70"/>
    <w:rsid w:val="00A50CF0"/>
    <w:rsid w:val="00A75246"/>
    <w:rsid w:val="00A7671C"/>
    <w:rsid w:val="00AA2CBC"/>
    <w:rsid w:val="00AC2081"/>
    <w:rsid w:val="00AC5820"/>
    <w:rsid w:val="00AD1CD8"/>
    <w:rsid w:val="00AD3A35"/>
    <w:rsid w:val="00B06508"/>
    <w:rsid w:val="00B07A45"/>
    <w:rsid w:val="00B258BB"/>
    <w:rsid w:val="00B35E98"/>
    <w:rsid w:val="00B67B97"/>
    <w:rsid w:val="00B7370C"/>
    <w:rsid w:val="00B968C8"/>
    <w:rsid w:val="00BA3EC5"/>
    <w:rsid w:val="00BA51D9"/>
    <w:rsid w:val="00BB5DFC"/>
    <w:rsid w:val="00BD279D"/>
    <w:rsid w:val="00BD6BB8"/>
    <w:rsid w:val="00BF11ED"/>
    <w:rsid w:val="00BF7F1D"/>
    <w:rsid w:val="00C30996"/>
    <w:rsid w:val="00C66BA2"/>
    <w:rsid w:val="00C72AEC"/>
    <w:rsid w:val="00C870F6"/>
    <w:rsid w:val="00C9554A"/>
    <w:rsid w:val="00C95985"/>
    <w:rsid w:val="00CC5026"/>
    <w:rsid w:val="00CC68D0"/>
    <w:rsid w:val="00D03F9A"/>
    <w:rsid w:val="00D06D51"/>
    <w:rsid w:val="00D24991"/>
    <w:rsid w:val="00D465C7"/>
    <w:rsid w:val="00D50255"/>
    <w:rsid w:val="00D66520"/>
    <w:rsid w:val="00D84AE9"/>
    <w:rsid w:val="00D9124E"/>
    <w:rsid w:val="00DB09E6"/>
    <w:rsid w:val="00DD4660"/>
    <w:rsid w:val="00DE34CF"/>
    <w:rsid w:val="00E134C3"/>
    <w:rsid w:val="00E13F3D"/>
    <w:rsid w:val="00E30227"/>
    <w:rsid w:val="00E34898"/>
    <w:rsid w:val="00EB09B7"/>
    <w:rsid w:val="00EE5401"/>
    <w:rsid w:val="00EE7D7C"/>
    <w:rsid w:val="00EE7EB7"/>
    <w:rsid w:val="00F02DE3"/>
    <w:rsid w:val="00F07DD9"/>
    <w:rsid w:val="00F178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F7F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7F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F97CC-9342-46EA-8064-E19DB4E47A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1CF762-0EEC-4F1E-9444-80D5469654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20AA3-1506-4BF5-B214-F50F487C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5</cp:revision>
  <cp:lastPrinted>1900-01-01T05:00:00Z</cp:lastPrinted>
  <dcterms:created xsi:type="dcterms:W3CDTF">2025-04-10T07:48:00Z</dcterms:created>
  <dcterms:modified xsi:type="dcterms:W3CDTF">2025-05-28T13:11:00Z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